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65E0F" w14:textId="5504E44F" w:rsidR="00BE33C9" w:rsidRPr="00EE5AAF" w:rsidRDefault="00EE5AAF">
      <w:pPr>
        <w:pStyle w:val="Month"/>
        <w:rPr>
          <w:sz w:val="144"/>
          <w:szCs w:val="144"/>
        </w:rPr>
      </w:pPr>
      <w:r w:rsidRPr="00EE5AAF">
        <w:rPr>
          <w:sz w:val="144"/>
          <w:szCs w:val="144"/>
        </w:rPr>
        <w:t>Month/Year</w:t>
      </w: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BE33C9" w14:paraId="673C376A" w14:textId="77777777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7D329C8" w14:textId="77777777" w:rsidR="00BE33C9" w:rsidRDefault="00C47FD1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AF6D0AC" w14:textId="77777777" w:rsidR="00BE33C9" w:rsidRDefault="00C47FD1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9B0295B" w14:textId="77777777" w:rsidR="00BE33C9" w:rsidRDefault="00C47FD1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62F5DDA" w14:textId="77777777" w:rsidR="00BE33C9" w:rsidRDefault="00C47FD1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72304D35" w14:textId="77777777" w:rsidR="00BE33C9" w:rsidRDefault="00C47FD1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20EE25D" w14:textId="77777777" w:rsidR="00BE33C9" w:rsidRDefault="00C47FD1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00EEA38" w14:textId="77777777" w:rsidR="00BE33C9" w:rsidRDefault="00C47FD1">
            <w:pPr>
              <w:pStyle w:val="Day"/>
            </w:pPr>
            <w:r>
              <w:t>sat</w:t>
            </w:r>
          </w:p>
        </w:tc>
      </w:tr>
      <w:tr w:rsidR="00BE33C9" w14:paraId="0FF8C3A4" w14:textId="77777777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C26CBE1" w14:textId="77777777" w:rsidR="00BE33C9" w:rsidRDefault="00C47FD1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 w:rsidR="00EE5AAF">
              <w:rPr>
                <w:rStyle w:val="Emphasis"/>
              </w:rPr>
              <w:instrText>Monday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“Sunday" 1 ""\#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7683F92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“Monday"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0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=A2+1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01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55B8CCC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“Tuesday" 01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=B2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noProof/>
                <w:highlight w:val="yellow"/>
              </w:rPr>
              <w:instrText>1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=B2+1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02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24352FE6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“Wednesday"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1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02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77B5077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= “Thursday"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03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0CAAAC4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“Friday"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4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4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04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A05EA42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IF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highlight w:val="yellow"/>
              </w:rPr>
              <w:instrText>Monday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= “Saturday" 1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IF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=F2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instrText>4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&lt;&gt; 0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=F2+1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instrText>5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""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yellow"/>
              </w:rPr>
              <w:instrText>5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>\# 0#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yellow"/>
              </w:rPr>
              <w:t>05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347E868E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5762000" w14:textId="493605A1" w:rsidR="00BE33C9" w:rsidRPr="00D12878" w:rsidRDefault="00D12878">
            <w:pPr>
              <w:rPr>
                <w:highlight w:val="yellow"/>
              </w:rPr>
            </w:pPr>
            <w:r w:rsidRPr="00D12878">
              <w:rPr>
                <w:highlight w:val="yellow"/>
              </w:rPr>
              <w:t>Plan 1: Study of Maps Ohio and the 50 States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FB68D66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95B3D07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40E726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0F059B9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FAEDB89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228DBA1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1A44CBBC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4FCD1F8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=G2+1\#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06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1015E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07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3F2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=B4+1\#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08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42417A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09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7AB1C3C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10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A66EB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=E4+1\#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11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96E5F23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=F4+1\#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12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54C4701A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C48B51A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587D0F" w14:textId="2E8BEA8C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C2A7C1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AA61F7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7D2C2E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714A653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E3D67D0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27C7C603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F0D719C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=G4+1\#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13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1CC312F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14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187A4C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15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BCA265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16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52C9C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=D6+1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17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B85B1B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18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2FE7B29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=F6+1\#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19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38342B27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6042D25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944A5ED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99E6BDC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9CACF1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EA3611B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D1348E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0DA0D12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61BDCB48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468592D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=G6+1\#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t>20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231DD4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E03B786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A486B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23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D1F2A1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255C89B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25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FFDAC0A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=F8+1\#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t>26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BE33C9" w14:paraId="028F5939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92C6638" w14:textId="4DB8CFDD" w:rsidR="00BE33C9" w:rsidRPr="00D12878" w:rsidRDefault="00D12878">
            <w:pPr>
              <w:rPr>
                <w:highlight w:val="green"/>
              </w:rPr>
            </w:pPr>
            <w:r w:rsidRPr="00D12878">
              <w:rPr>
                <w:highlight w:val="green"/>
              </w:rPr>
              <w:t xml:space="preserve">Plan 2: Study of Ohio 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5A3CBF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BD95363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B60DB4E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C9E6D3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A8FBED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ED593AF" w14:textId="77777777" w:rsidR="00BE33C9" w:rsidRPr="00D12878" w:rsidRDefault="00BE33C9">
            <w:pPr>
              <w:rPr>
                <w:highlight w:val="green"/>
              </w:rPr>
            </w:pPr>
          </w:p>
        </w:tc>
      </w:tr>
      <w:tr w:rsidR="00BE33C9" w14:paraId="284AC4EE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05E9F78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26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0,""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26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&lt;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MonthEnd \@ 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27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green"/>
              </w:rPr>
              <w:instrText>27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green"/>
              </w:rPr>
              <w:t>27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18AE8A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27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27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28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ECBCDA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29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15AD11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30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D9D5605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F9C66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31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43DF773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0,""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29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&lt;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MonthEnd \@ 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31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BE33C9" w14:paraId="356F3F55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771A33E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D9077FC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A57DF0D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14F420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E659DF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E12AF95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E6AC5D" w14:textId="77777777" w:rsidR="00BE33C9" w:rsidRPr="00D12878" w:rsidRDefault="00BE33C9">
            <w:pPr>
              <w:rPr>
                <w:highlight w:val="green"/>
              </w:rPr>
            </w:pPr>
          </w:p>
        </w:tc>
      </w:tr>
      <w:tr w:rsidR="00BE33C9" w14:paraId="01E92709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DD67AA" w14:textId="77777777" w:rsidR="00BE33C9" w:rsidRDefault="00C47FD1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 w:rsidR="00B75A54"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3DE98AF" w14:textId="77777777" w:rsidR="00BE33C9" w:rsidRDefault="00C47FD1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 w:rsidR="00B75A54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D9446B2" w14:textId="77777777" w:rsidR="00BE33C9" w:rsidRDefault="00BE33C9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C68DB53" w14:textId="77777777" w:rsidR="00BE33C9" w:rsidRDefault="00BE33C9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3DB2F5FD" w14:textId="77777777" w:rsidR="00BE33C9" w:rsidRDefault="00BE33C9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593C7E6" w14:textId="77777777" w:rsidR="00BE33C9" w:rsidRDefault="00BE33C9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616885FD" w14:textId="77777777" w:rsidR="00BE33C9" w:rsidRDefault="00BE33C9">
            <w:pPr>
              <w:pStyle w:val="Date"/>
              <w:rPr>
                <w:rStyle w:val="Emphasis"/>
              </w:rPr>
            </w:pPr>
          </w:p>
        </w:tc>
      </w:tr>
      <w:tr w:rsidR="00BE33C9" w14:paraId="4D10141F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8B3BDD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08484F3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6ED2BD4" w14:textId="77777777" w:rsidR="00BE33C9" w:rsidRDefault="00BE33C9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3B73DC8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7C9EC5C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7D62EF" w14:textId="77777777" w:rsidR="00BE33C9" w:rsidRDefault="00BE33C9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4938AE" w14:textId="77777777" w:rsidR="00BE33C9" w:rsidRDefault="00BE33C9"/>
        </w:tc>
      </w:tr>
    </w:tbl>
    <w:p w14:paraId="7CE0C9D7" w14:textId="77777777" w:rsidR="00BE33C9" w:rsidRDefault="00BE33C9">
      <w:pPr>
        <w:rPr>
          <w:sz w:val="16"/>
          <w:szCs w:val="16"/>
        </w:rPr>
      </w:pPr>
    </w:p>
    <w:p w14:paraId="4E32B000" w14:textId="77777777" w:rsidR="00EE5AAF" w:rsidRDefault="00EE5AAF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EE5AAF" w14:paraId="070E0272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1D98792" w14:textId="77777777" w:rsidR="00EE5AAF" w:rsidRDefault="00EE5AAF" w:rsidP="005C7728">
            <w:pPr>
              <w:pStyle w:val="Day"/>
            </w:pPr>
            <w:r>
              <w:lastRenderedPageBreak/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132B219" w14:textId="77777777" w:rsidR="00EE5AAF" w:rsidRDefault="00EE5AAF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0E73C8E" w14:textId="77777777" w:rsidR="00EE5AAF" w:rsidRDefault="00EE5AAF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20AD466" w14:textId="77777777" w:rsidR="00EE5AAF" w:rsidRDefault="00EE5AAF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4832B77" w14:textId="77777777" w:rsidR="00EE5AAF" w:rsidRDefault="00EE5AAF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72748F9" w14:textId="77777777" w:rsidR="00EE5AAF" w:rsidRDefault="00EE5AAF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9276301" w14:textId="77777777" w:rsidR="00EE5AAF" w:rsidRDefault="00EE5AAF" w:rsidP="005C7728">
            <w:pPr>
              <w:pStyle w:val="Day"/>
            </w:pPr>
            <w:r>
              <w:t>sat</w:t>
            </w:r>
          </w:p>
        </w:tc>
      </w:tr>
      <w:tr w:rsidR="00EE5AAF" w14:paraId="11FF0B14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F80842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Monday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“Sunday" 1 ""\# 0#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05B144D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“Monday"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126AE09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“Tuesday" 01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43EF3D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“Wednesday"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C17341D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= “Thursday"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03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1370EF5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“Friday"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4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4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8459F5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Monday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“Saturday" 1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=F2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4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&lt;&gt; 0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=F2+1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5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5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05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0F3EB374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058A768" w14:textId="0CBC59D0" w:rsidR="00EE5AAF" w:rsidRPr="00D12878" w:rsidRDefault="00D12878" w:rsidP="005C7728">
            <w:pPr>
              <w:rPr>
                <w:highlight w:val="green"/>
              </w:rPr>
            </w:pPr>
            <w:r w:rsidRPr="00D12878">
              <w:rPr>
                <w:highlight w:val="green"/>
              </w:rPr>
              <w:t>Plan 2: Study of Ohio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41AE98A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77E4C24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33BF6B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E74AB0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D363D3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4A9556B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672C9FC1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3772AD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=G2+1\#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06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DB3D2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07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69F4228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=B4+1\#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6B9C137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09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3615CC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10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EF2381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=E4+1\#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31D105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=F4+1\#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12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6CA1F5D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5F9A161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4B0E02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09410C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55AA7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0798C33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2042265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3A85A6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2C008527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60342F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=G4+1\#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13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1BEC013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DDB59F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15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3163F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16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78F0051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=D6+1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17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40C161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B76092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=F6+1\#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19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1B19926E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B00E0EB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C1503E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2302F32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D8F4E62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BEC86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1C4B6D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7866D3E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4167F9C2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F135490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20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39FE08B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76123C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7A64430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092CEB7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B10FDD3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E65C19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=F8+1\#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EE5AAF" w14:paraId="70973CF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CE556AD" w14:textId="26B84587" w:rsidR="00EE5AAF" w:rsidRPr="00D12878" w:rsidRDefault="00D12878" w:rsidP="00D12878">
            <w:pPr>
              <w:jc w:val="center"/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53B0477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270600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1DED64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F28E26D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E836C48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DDC339" w14:textId="77777777" w:rsidR="00EE5AAF" w:rsidRPr="00D12878" w:rsidRDefault="00EE5AAF" w:rsidP="005C7728">
            <w:pPr>
              <w:rPr>
                <w:highlight w:val="cyan"/>
              </w:rPr>
            </w:pPr>
          </w:p>
        </w:tc>
      </w:tr>
      <w:tr w:rsidR="00EE5AAF" w14:paraId="117168B2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50AD912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27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C3685CB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2B79923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87A85C5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30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F6A96ED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72D036D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4E933B4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EE5AAF" w14:paraId="6C028A8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6CA2225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38CC918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0B8DE3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4F1414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5C24292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880A5D2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A662767" w14:textId="77777777" w:rsidR="00EE5AAF" w:rsidRPr="00D12878" w:rsidRDefault="00EE5AAF" w:rsidP="005C7728">
            <w:pPr>
              <w:rPr>
                <w:highlight w:val="cyan"/>
              </w:rPr>
            </w:pPr>
          </w:p>
        </w:tc>
      </w:tr>
    </w:tbl>
    <w:p w14:paraId="4FFBFCCA" w14:textId="77777777" w:rsidR="00D12878" w:rsidRDefault="00D12878">
      <w:pPr>
        <w:rPr>
          <w:sz w:val="16"/>
          <w:szCs w:val="16"/>
        </w:rPr>
      </w:pPr>
    </w:p>
    <w:p w14:paraId="3AD3F4A8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7269C216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DBCC66C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E14EBEA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3AB18D8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5E4F015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ADB38C3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71D503A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A9BB488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3A8E3B31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E47A96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Monday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“Sunday" 1 ""\#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E3B6F92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“Monday"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9341DFD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“Tuesday" 01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6F6F469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“Wednesday"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1AF47E0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= “Thursday"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093A49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“Friday"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4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4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B1E0ABA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Monday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“Saturday" 1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=F2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4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&lt;&gt; 0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=F2+1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5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5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05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437D46F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18465E8" w14:textId="2BD630D9" w:rsidR="00D12878" w:rsidRDefault="00D12878" w:rsidP="005C7728">
            <w:pPr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  <w:p w14:paraId="7D81946C" w14:textId="77777777" w:rsidR="00D12878" w:rsidRPr="00D12878" w:rsidRDefault="00D12878" w:rsidP="00D12878">
            <w:pPr>
              <w:jc w:val="center"/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F27FA5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BBB558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CD4DB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B2A9947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471D0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F32308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4D9B5319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81794E5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=G2+1\#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06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B7ED01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07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0C3B12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=B4+1\#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42F72F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E119126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2FA5F29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=E4+1\#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21613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=F4+1\#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12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0AC2068A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ACFC7F0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03624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25BB78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A95E0E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E1F6DA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1C7E97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54D6D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5BBBBAED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081A43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=G4+1\#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13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885A1C8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9C3A4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751168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16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29AB8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=D6+1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17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A657B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07F390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19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5DFA15F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FEF9D4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FC30ACB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81B9E1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3C4C60E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EEECE58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A6ED5D8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0E8B13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</w:tr>
      <w:tr w:rsidR="00D12878" w14:paraId="20C955ED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8A7A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20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8B56B9E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2EE6916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F423EEB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B74939D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24FCA80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A184985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=F8+1\#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3A33C099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F23113" w14:textId="77777777" w:rsidR="00D12878" w:rsidRPr="00D12878" w:rsidRDefault="00D12878" w:rsidP="005C7728">
            <w:pPr>
              <w:jc w:val="center"/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45186C8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ACA18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7BE00C6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F309D7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714FF5E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B95BAFF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6F96422B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E708013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27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CEE589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C9136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2F98CE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30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A9FBF9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85710C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34EC2D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793B4ED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2755A10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B0D0DFA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EDDF487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3FACE8A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D24266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4A1AB8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DEFF29C" w14:textId="77777777" w:rsidR="00D12878" w:rsidRDefault="00D12878" w:rsidP="005C7728"/>
        </w:tc>
      </w:tr>
      <w:tr w:rsidR="00D12878" w14:paraId="2A1871A6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34C9E31" w14:textId="77777777" w:rsidR="00D12878" w:rsidRDefault="00D12878" w:rsidP="005C7728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D5DA307" w14:textId="77777777" w:rsidR="00D12878" w:rsidRDefault="00D12878" w:rsidP="005C7728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6C442CAA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0E726FE5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73B5A83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B0C47E2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12E58FB" w14:textId="77777777" w:rsidR="00D12878" w:rsidRDefault="00D12878" w:rsidP="005C7728">
            <w:pPr>
              <w:pStyle w:val="Date"/>
              <w:rPr>
                <w:rStyle w:val="Emphasis"/>
              </w:rPr>
            </w:pPr>
          </w:p>
        </w:tc>
      </w:tr>
      <w:tr w:rsidR="00D12878" w14:paraId="36CC39B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6CCA654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415A0C1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CC50DD0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EAFCE96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9952B3B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AA84EFF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5EB814E" w14:textId="77777777" w:rsidR="00D12878" w:rsidRDefault="00D12878" w:rsidP="005C7728"/>
        </w:tc>
      </w:tr>
    </w:tbl>
    <w:p w14:paraId="51016642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38920798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6450E7E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249AE2C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FABA2E1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69463DD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5C7CBC2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CE0AD56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266B09C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3B292A71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53A3187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highlight w:val="lightGray"/>
              </w:rPr>
              <w:instrText>Monday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= “Sunday" 1 ""\# 0#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48AFAA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“Monday"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0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2BFE1F7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“Tuesday" 01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1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264CAB21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“Wednesday"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1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664DE821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= “Thursday"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03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5CF1D58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“Friday"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4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4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5A58D44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highlight w:val="lightGray"/>
              </w:rPr>
              <w:instrText>Monday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= “Saturday" 1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=F2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4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&lt;&gt; 0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=F2+1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5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""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5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>\# 0#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05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26F74449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54E087E" w14:textId="5D912B1E" w:rsidR="00D12878" w:rsidRPr="00D12878" w:rsidRDefault="00D12878" w:rsidP="005C7728">
            <w:pPr>
              <w:rPr>
                <w:highlight w:val="lightGray"/>
              </w:rPr>
            </w:pPr>
            <w:r w:rsidRPr="00D12878">
              <w:rPr>
                <w:highlight w:val="lightGray"/>
              </w:rPr>
              <w:t xml:space="preserve">Plan </w:t>
            </w:r>
            <w:r>
              <w:rPr>
                <w:highlight w:val="lightGray"/>
              </w:rPr>
              <w:t>4</w:t>
            </w:r>
            <w:r w:rsidRPr="00D12878">
              <w:rPr>
                <w:highlight w:val="lightGray"/>
              </w:rPr>
              <w:t xml:space="preserve">: </w:t>
            </w:r>
            <w:r>
              <w:rPr>
                <w:highlight w:val="lightGray"/>
              </w:rPr>
              <w:t xml:space="preserve">United States Economics and Money </w:t>
            </w:r>
          </w:p>
          <w:p w14:paraId="0DA8A2A4" w14:textId="77777777" w:rsidR="00D12878" w:rsidRPr="00D12878" w:rsidRDefault="00D12878" w:rsidP="005C7728">
            <w:pPr>
              <w:jc w:val="center"/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74316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978B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D20307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4CB1D1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F275392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BDD0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466EF8A0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0376CA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=G2+1\#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06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F10E28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07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CB8E839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=B4+1\#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08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CB1CECB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09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56ED6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10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DDF6AD4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=E4+1\#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F122701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=F4+1\#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12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1A8AE69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A44F2D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25A88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9BE3ABF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1E0A2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1B6BA4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A15D81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30ED193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14:paraId="60D885B6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DBD282A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=G4+1\#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13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CBAB00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0FF84B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15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5930C3D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16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5495CF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=D6+1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17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817E7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18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4DEC280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=F6+1\#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19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25C18A0B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8E6F7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56BB4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5AD86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62D945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A04656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B739B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2D1D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14:paraId="713DB1A5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CD9928E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=G6+1\#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20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1D7FACD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5BD3A34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76EAB6A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23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BB2E923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9A69F3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25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83696A2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=F8+1\#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26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4D1DC4BF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D4FD40" w14:textId="5EDF95E3" w:rsidR="00D12878" w:rsidRPr="00D12878" w:rsidRDefault="00D12878" w:rsidP="00D1287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04794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AACC03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057567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19C4A66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3DF15F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05AF960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1974F12A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A11AA4F" w14:textId="77777777" w:rsidR="00D12878" w:rsidRPr="008E2ACB" w:rsidRDefault="00D12878" w:rsidP="005C7728">
            <w:pPr>
              <w:pStyle w:val="Date"/>
              <w:rPr>
                <w:rStyle w:val="Emphasis"/>
                <w:color w:val="FFFFFF"/>
                <w:highlight w:val="magenta"/>
              </w:rPr>
            </w:pP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IF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26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 0,""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IF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26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 &lt;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DocVariable MonthEnd \@ d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color w:val="FFFFFF"/>
                <w:highlight w:val="magenta"/>
              </w:rPr>
              <w:instrText>30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=G8+1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27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""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27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>\# 0#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t>27</w: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2BF40C9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27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27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28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53FA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29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608B5D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30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73441A9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AC7BA5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44CCE2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49B6291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D3668D" w14:textId="7E6BFBB2" w:rsidR="00D12878" w:rsidRPr="009074BC" w:rsidRDefault="00D12878" w:rsidP="00D12878">
            <w:pPr>
              <w:rPr>
                <w:color w:val="000000"/>
                <w:highlight w:val="magenta"/>
              </w:rPr>
            </w:pPr>
            <w:r w:rsidRPr="009074BC">
              <w:rPr>
                <w:color w:val="000000"/>
                <w:highlight w:val="magenta"/>
              </w:rPr>
              <w:t>Plan 5: Ohio and Early US History</w:t>
            </w:r>
          </w:p>
          <w:p w14:paraId="3654A3DD" w14:textId="77777777" w:rsidR="00D12878" w:rsidRPr="009074BC" w:rsidRDefault="00D12878" w:rsidP="005C7728">
            <w:pPr>
              <w:rPr>
                <w:color w:val="000000"/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1F1353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B354048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EFB791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61EC00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6A789EE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4631F57" w14:textId="77777777" w:rsidR="00D12878" w:rsidRDefault="00D12878" w:rsidP="005C7728"/>
        </w:tc>
      </w:tr>
    </w:tbl>
    <w:p w14:paraId="2E62FB07" w14:textId="77777777" w:rsidR="00D12878" w:rsidRDefault="00D12878">
      <w:pPr>
        <w:rPr>
          <w:sz w:val="16"/>
          <w:szCs w:val="16"/>
        </w:rPr>
      </w:pPr>
    </w:p>
    <w:p w14:paraId="7468217D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450B50CD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9537763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217E81C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A30372B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76C11A8D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9247A52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7759998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5923516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095A1FC5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E27B112" w14:textId="77777777" w:rsidR="00D12878" w:rsidRPr="009074BC" w:rsidRDefault="00D12878" w:rsidP="005C7728">
            <w:pPr>
              <w:pStyle w:val="Date"/>
              <w:rPr>
                <w:rStyle w:val="Emphasis"/>
                <w:color w:val="auto"/>
                <w:highlight w:val="magenta"/>
              </w:rPr>
            </w:pPr>
            <w:r w:rsidRPr="009074BC">
              <w:rPr>
                <w:rStyle w:val="Emphasis"/>
                <w:color w:val="auto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DocVariable MonthStart \@ dddd 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separate"/>
            </w:r>
            <w:r w:rsidRPr="009074BC">
              <w:rPr>
                <w:rStyle w:val="Emphasis"/>
                <w:color w:val="auto"/>
                <w:highlight w:val="magenta"/>
              </w:rPr>
              <w:instrText>Monday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end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= “Sunday" 1 ""\# 0#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3C0EF42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“Monday" 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01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BA78A2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“Tuesday" 01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1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02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356B9F1C" w14:textId="77777777" w:rsidR="00D12878" w:rsidRPr="008E2ACB" w:rsidRDefault="00D12878" w:rsidP="005C7728">
            <w:pPr>
              <w:pStyle w:val="Date"/>
              <w:rPr>
                <w:color w:val="FFFFFF" w:themeColor="background1"/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“Wednesday" 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1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02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CC3BDB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= “Thursday" 1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=D2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=D2+1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03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C5175A2" w14:textId="77777777" w:rsidR="00D12878" w:rsidRPr="009074BC" w:rsidRDefault="00D12878" w:rsidP="005C7728">
            <w:pPr>
              <w:pStyle w:val="Date"/>
              <w:rPr>
                <w:color w:val="FFFFFF" w:themeColor="background1"/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= “Friday" 1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=E2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=E2+1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04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C1AC08F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 “Saturday" 1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=F2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=F2+1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5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5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05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2DA1AA84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380BB80" w14:textId="77777777" w:rsidR="00D12878" w:rsidRPr="009074BC" w:rsidRDefault="00D12878" w:rsidP="00D12878">
            <w:pPr>
              <w:rPr>
                <w:color w:val="auto"/>
                <w:highlight w:val="magenta"/>
              </w:rPr>
            </w:pPr>
            <w:r w:rsidRPr="009074BC">
              <w:rPr>
                <w:color w:val="auto"/>
                <w:highlight w:val="magenta"/>
              </w:rPr>
              <w:t>Plan 5: Ohio and Early US History</w:t>
            </w:r>
          </w:p>
          <w:p w14:paraId="3EFF297D" w14:textId="77777777" w:rsidR="00D12878" w:rsidRPr="00D12878" w:rsidRDefault="00D12878" w:rsidP="00D1287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DE7736E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34426B2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8D2513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D41C6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9524E5E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9559C4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</w:tr>
      <w:tr w:rsidR="00D12878" w14:paraId="5482CCB8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E175C87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=G2+1\#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06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14560F6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=A4+1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07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A5A6D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=B4+1\#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08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6FF62E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=C4+1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09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81D9B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10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689F1E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=E4+1\#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11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1151FB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=F4+1\#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12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6BFC1125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F49413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E15F9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1CF0A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F493DD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D62EA8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EC8BCCB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5FFA8CF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</w:tr>
      <w:tr w:rsidR="00D12878" w14:paraId="2CF6692C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02AB3B3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=G4+1\#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13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13CAC39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=A6+1\#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14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FA7EA8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=B6+1\#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15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DC7B54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=C6+1\#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16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0743A41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=D6+1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17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5EBA94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18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CAD913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=F6+1\#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19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169E356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42D8A77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25A3A9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9047F9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C9F544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77086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2D46AC9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A11595E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:rsidRPr="00D12878" w14:paraId="089039DF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E738A7B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=G6+1\# 0#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20</w:t>
            </w:r>
            <w:r w:rsidRPr="00D12878"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1947743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=A8+1\#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21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B0125D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=B8+1\#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22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8BD6F80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=C8+1\#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23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66B42C3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=D8+1\#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24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BED14B2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=E8+1\#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25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13FD30D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=F8+1\# 0#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26</w:t>
            </w:r>
            <w:r w:rsidRPr="00D12878">
              <w:rPr>
                <w:rStyle w:val="Emphasis"/>
              </w:rPr>
              <w:fldChar w:fldCharType="end"/>
            </w:r>
          </w:p>
        </w:tc>
      </w:tr>
      <w:tr w:rsidR="00D12878" w:rsidRPr="00D12878" w14:paraId="1354D15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008D092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3624A1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127FD6E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6324B5A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2818A71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EA90D94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7AE29F" w14:textId="77777777" w:rsidR="00D12878" w:rsidRPr="00D12878" w:rsidRDefault="00D12878" w:rsidP="005C7728"/>
        </w:tc>
      </w:tr>
      <w:tr w:rsidR="00D12878" w:rsidRPr="00D12878" w14:paraId="087CEDFF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7EFDFCE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26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= 0,""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26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&lt;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DocVariable MonthEnd \@ d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=G8+1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27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""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27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>\# 0#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27</w:t>
            </w:r>
            <w:r w:rsidRPr="00D12878"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69BC94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=A10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27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=A10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27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=A10+1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28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B742BF7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=B10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=B10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=B10+1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29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2C79766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=C10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=C10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=C10+1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30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07D06A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=D10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=D10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=D10+1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CD33A5D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=E10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0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=E10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31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=E10+1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E72E30B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= 0,""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29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&lt;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DocVariable MonthEnd \@ d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</w:rPr>
              <w:instrText>31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=F10+1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""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>\# 0#</w:instrText>
            </w:r>
            <w:r w:rsidRPr="00D12878">
              <w:rPr>
                <w:rStyle w:val="Emphasis"/>
              </w:rPr>
              <w:fldChar w:fldCharType="end"/>
            </w:r>
          </w:p>
        </w:tc>
      </w:tr>
      <w:tr w:rsidR="00D12878" w:rsidRPr="00D12878" w14:paraId="6013AB1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56389CD" w14:textId="77777777" w:rsidR="00D12878" w:rsidRPr="00D12878" w:rsidRDefault="00D12878" w:rsidP="00D1287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6AA45DB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46A7DF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AA2CA2A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23270EC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422C209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47AA4DE" w14:textId="77777777" w:rsidR="00D12878" w:rsidRPr="00D12878" w:rsidRDefault="00D12878" w:rsidP="005C7728"/>
        </w:tc>
      </w:tr>
      <w:tr w:rsidR="00D12878" w14:paraId="3D8F9F0E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96A3E2" w14:textId="77777777" w:rsidR="00D12878" w:rsidRDefault="00D12878" w:rsidP="005C7728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71A06D8" w14:textId="77777777" w:rsidR="00D12878" w:rsidRDefault="00D12878" w:rsidP="005C7728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C855BF8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33260838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5161EFD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CAFB729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0C128547" w14:textId="77777777" w:rsidR="00D12878" w:rsidRDefault="00D12878" w:rsidP="005C7728">
            <w:pPr>
              <w:pStyle w:val="Date"/>
              <w:rPr>
                <w:rStyle w:val="Emphasis"/>
              </w:rPr>
            </w:pPr>
          </w:p>
        </w:tc>
      </w:tr>
    </w:tbl>
    <w:p w14:paraId="22985722" w14:textId="77777777" w:rsidR="00D12878" w:rsidRDefault="00D12878">
      <w:pPr>
        <w:rPr>
          <w:sz w:val="16"/>
          <w:szCs w:val="16"/>
        </w:rPr>
      </w:pPr>
    </w:p>
    <w:sectPr w:rsidR="00D12878">
      <w:pgSz w:w="12240" w:h="15840" w:code="1"/>
      <w:pgMar w:top="778" w:right="749" w:bottom="605" w:left="749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36051" w14:textId="77777777" w:rsidR="00564F62" w:rsidRDefault="00564F62">
      <w:pPr>
        <w:spacing w:after="0" w:line="240" w:lineRule="auto"/>
      </w:pPr>
      <w:r>
        <w:separator/>
      </w:r>
    </w:p>
  </w:endnote>
  <w:endnote w:type="continuationSeparator" w:id="0">
    <w:p w14:paraId="3BC235A6" w14:textId="77777777" w:rsidR="00564F62" w:rsidRDefault="00564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226B8" w14:textId="77777777" w:rsidR="00564F62" w:rsidRDefault="00564F62">
      <w:pPr>
        <w:spacing w:after="0" w:line="240" w:lineRule="auto"/>
      </w:pPr>
      <w:r>
        <w:separator/>
      </w:r>
    </w:p>
  </w:footnote>
  <w:footnote w:type="continuationSeparator" w:id="0">
    <w:p w14:paraId="5FC39897" w14:textId="77777777" w:rsidR="00564F62" w:rsidRDefault="00564F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nthEnd" w:val="30/11/16"/>
    <w:docVar w:name="MonthStart" w:val="01/11/16"/>
  </w:docVars>
  <w:rsids>
    <w:rsidRoot w:val="00EE5AAF"/>
    <w:rsid w:val="00120278"/>
    <w:rsid w:val="00195D95"/>
    <w:rsid w:val="00564F62"/>
    <w:rsid w:val="00677B6D"/>
    <w:rsid w:val="00683123"/>
    <w:rsid w:val="007B29DC"/>
    <w:rsid w:val="00837FF0"/>
    <w:rsid w:val="0086460F"/>
    <w:rsid w:val="008E2ACB"/>
    <w:rsid w:val="009074BC"/>
    <w:rsid w:val="00AC20C3"/>
    <w:rsid w:val="00B21545"/>
    <w:rsid w:val="00B75A54"/>
    <w:rsid w:val="00BE33C9"/>
    <w:rsid w:val="00C26BE9"/>
    <w:rsid w:val="00C47FD1"/>
    <w:rsid w:val="00C50653"/>
    <w:rsid w:val="00D12878"/>
    <w:rsid w:val="00D56312"/>
    <w:rsid w:val="00EE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BDC7A9"/>
  <w15:docId w15:val="{A6C8038D-B992-7D43-851B-E5A7EA43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232F34" w:themeColor="text2"/>
        <w:sz w:val="18"/>
        <w:szCs w:val="18"/>
        <w:lang w:val="en-US" w:eastAsia="ja-JP" w:bidi="ar-SA"/>
      </w:rPr>
    </w:rPrDefault>
    <w:pPrDefault>
      <w:pPr>
        <w:spacing w:after="4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" w:line="240" w:lineRule="auto"/>
      <w:jc w:val="right"/>
      <w:outlineLvl w:val="0"/>
    </w:pPr>
    <w:rPr>
      <w:rFonts w:asciiTheme="majorHAnsi" w:eastAsiaTheme="majorEastAsia" w:hAnsiTheme="majorHAnsi" w:cstheme="majorBidi"/>
      <w:b/>
      <w:caps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1"/>
    </w:pPr>
    <w:rPr>
      <w:rFonts w:asciiTheme="majorHAnsi" w:eastAsiaTheme="majorEastAsia" w:hAnsiTheme="majorHAnsi" w:cstheme="majorBidi"/>
      <w:b/>
      <w:i/>
      <w:caps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3"/>
    </w:pPr>
    <w:rPr>
      <w:rFonts w:asciiTheme="majorHAnsi" w:eastAsiaTheme="majorEastAsia" w:hAnsiTheme="majorHAnsi" w:cstheme="majorBidi"/>
      <w:i/>
      <w:iCs/>
      <w:sz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4"/>
    </w:pPr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Day"/>
    <w:basedOn w:val="Normal"/>
    <w:uiPriority w:val="2"/>
    <w:qFormat/>
    <w:pPr>
      <w:spacing w:after="60" w:line="240" w:lineRule="auto"/>
    </w:pPr>
    <w:rPr>
      <w:rFonts w:eastAsiaTheme="minorEastAsia"/>
      <w:caps/>
      <w:color w:val="936520" w:themeColor="accent1" w:themeShade="BF"/>
      <w:spacing w:val="20"/>
      <w:sz w:val="2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aps/>
      <w:sz w:val="36"/>
      <w:szCs w:val="32"/>
    </w:rPr>
  </w:style>
  <w:style w:type="paragraph" w:customStyle="1" w:styleId="Month">
    <w:name w:val="Month"/>
    <w:basedOn w:val="Normal"/>
    <w:uiPriority w:val="1"/>
    <w:qFormat/>
    <w:pPr>
      <w:spacing w:after="720" w:line="240" w:lineRule="auto"/>
      <w:contextualSpacing/>
    </w:pPr>
    <w:rPr>
      <w:b/>
      <w:caps/>
      <w:sz w:val="160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120" w:line="240" w:lineRule="auto"/>
      <w:contextualSpacing/>
    </w:pPr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caps/>
      <w:color w:val="C5882B" w:themeColor="accent1"/>
      <w:sz w:val="4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caps/>
      <w:color w:val="C5882B" w:themeColor="accent1"/>
      <w:sz w:val="4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i/>
      <w:caps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sz w:val="3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sz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232F34" w:themeColor="text2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C5882B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120" w:after="120" w:line="240" w:lineRule="auto"/>
      <w:contextualSpacing/>
    </w:pPr>
    <w:rPr>
      <w:i/>
      <w:iCs/>
      <w:sz w:val="28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120" w:after="120" w:line="240" w:lineRule="auto"/>
      <w:contextualSpacing/>
    </w:pPr>
    <w:rPr>
      <w:b/>
      <w:i/>
      <w:iCs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28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32F34" w:themeColor="tex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i/>
      <w:caps/>
      <w:smallCaps w:val="0"/>
      <w:color w:val="232F34" w:themeColor="text2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color w:val="C5882B" w:themeColor="accent1"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Cs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Date">
    <w:name w:val="Date"/>
    <w:basedOn w:val="Normal"/>
    <w:link w:val="DateChar"/>
    <w:uiPriority w:val="3"/>
    <w:unhideWhenUsed/>
    <w:qFormat/>
    <w:pPr>
      <w:spacing w:after="0" w:line="240" w:lineRule="auto"/>
      <w:jc w:val="right"/>
    </w:pPr>
    <w:rPr>
      <w:b/>
      <w:sz w:val="36"/>
    </w:rPr>
  </w:style>
  <w:style w:type="character" w:styleId="Emphasis">
    <w:name w:val="Emphasis"/>
    <w:basedOn w:val="DefaultParagraphFont"/>
    <w:uiPriority w:val="20"/>
    <w:unhideWhenUsed/>
    <w:qFormat/>
    <w:rPr>
      <w:color w:val="936520" w:themeColor="accent1" w:themeShade="BF"/>
    </w:rPr>
  </w:style>
  <w:style w:type="character" w:customStyle="1" w:styleId="DateChar">
    <w:name w:val="Date Char"/>
    <w:basedOn w:val="DefaultParagraphFont"/>
    <w:link w:val="Date"/>
    <w:uiPriority w:val="3"/>
    <w:rPr>
      <w:b/>
      <w:sz w:val="3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benson/Library/Containers/com.microsoft.Word/Data/Library/Application%20Support/Microsoft/Office/16.0/DTS/en-US%7b4599BCE3-2BF3-4E45-8B36-80CC46BF6C05%7d/%7bDFABD405-05CE-DF4B-9FBE-3278CA8A0E95%7dtf16382964.dotm" TargetMode="External"/></Relationships>
</file>

<file path=word/theme/theme1.xml><?xml version="1.0" encoding="utf-8"?>
<a:theme xmlns:a="http://schemas.openxmlformats.org/drawingml/2006/main" name="Office Theme">
  <a:themeElements>
    <a:clrScheme name="Custom 40">
      <a:dk1>
        <a:sysClr val="windowText" lastClr="000000"/>
      </a:dk1>
      <a:lt1>
        <a:sysClr val="window" lastClr="FFFFFF"/>
      </a:lt1>
      <a:dk2>
        <a:srgbClr val="232F34"/>
      </a:dk2>
      <a:lt2>
        <a:srgbClr val="FAF5EE"/>
      </a:lt2>
      <a:accent1>
        <a:srgbClr val="C5882B"/>
      </a:accent1>
      <a:accent2>
        <a:srgbClr val="337D8F"/>
      </a:accent2>
      <a:accent3>
        <a:srgbClr val="B55C40"/>
      </a:accent3>
      <a:accent4>
        <a:srgbClr val="78822B"/>
      </a:accent4>
      <a:accent5>
        <a:srgbClr val="DBBA4F"/>
      </a:accent5>
      <a:accent6>
        <a:srgbClr val="A3597A"/>
      </a:accent6>
      <a:hlink>
        <a:srgbClr val="2BB0B5"/>
      </a:hlink>
      <a:folHlink>
        <a:srgbClr val="B56996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9DC063-FA65-4831-B48A-57662B21B7D9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D4016E1A-1BF6-4C8D-8258-FF37E7D2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3BECCB-C952-4953-AEFF-21C0990F38FC}"/>
</file>

<file path=customXml/itemProps4.xml><?xml version="1.0" encoding="utf-8"?>
<ds:datastoreItem xmlns:ds="http://schemas.openxmlformats.org/officeDocument/2006/customXml" ds:itemID="{F9B403AD-0BE0-8147-8FB1-F5A6EC36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{DFABD405-05CE-DF4B-9FBE-3278CA8A0E95}tf16382964.dotm</Template>
  <TotalTime>5</TotalTime>
  <Pages>4</Pages>
  <Words>2868</Words>
  <Characters>7687</Characters>
  <Application>Microsoft Office Word</Application>
  <DocSecurity>0</DocSecurity>
  <Lines>7687</Lines>
  <Paragraphs>2638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UnitCalendar_Template</dc:title>
  <dc:subject/>
  <dc:creator>OCALI Teaching All Learners center </dc:creator>
  <cp:keywords/>
  <dc:description/>
  <cp:lastModifiedBy>John Deever</cp:lastModifiedBy>
  <cp:revision>4</cp:revision>
  <dcterms:created xsi:type="dcterms:W3CDTF">2026-03-09T10:51:00Z</dcterms:created>
  <dcterms:modified xsi:type="dcterms:W3CDTF">2026-03-09T10:53:00Z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v-shbahu@microsoft.com</vt:lpwstr>
  </property>
  <property fmtid="{D5CDD505-2E9C-101B-9397-08002B2CF9AE}" pid="5" name="MSIP_Label_f42aa342-8706-4288-bd11-ebb85995028c_SetDate">
    <vt:lpwstr>2018-05-15T09:22:12.8740449Z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Extended_MSFT_Method">
    <vt:lpwstr>Automatic</vt:lpwstr>
  </property>
  <property fmtid="{D5CDD505-2E9C-101B-9397-08002B2CF9AE}" pid="9" name="Sensitivity">
    <vt:lpwstr>General</vt:lpwstr>
  </property>
  <property fmtid="{D5CDD505-2E9C-101B-9397-08002B2CF9AE}" pid="10" name="ContentTypeId">
    <vt:lpwstr>0x0101003BCF7B2960E4DB44BE64584B12952AC4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